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32"/>
        <w:gridCol w:w="1558"/>
        <w:gridCol w:w="144"/>
        <w:gridCol w:w="1415"/>
        <w:gridCol w:w="1278"/>
        <w:gridCol w:w="29"/>
        <w:gridCol w:w="581"/>
        <w:gridCol w:w="1091"/>
        <w:gridCol w:w="591"/>
        <w:gridCol w:w="77"/>
        <w:gridCol w:w="1241"/>
        <w:gridCol w:w="199"/>
        <w:gridCol w:w="1122"/>
        <w:gridCol w:w="314"/>
        <w:gridCol w:w="44"/>
        <w:gridCol w:w="1040"/>
        <w:gridCol w:w="150"/>
        <w:gridCol w:w="1290"/>
        <w:gridCol w:w="255"/>
        <w:gridCol w:w="765"/>
        <w:gridCol w:w="615"/>
        <w:gridCol w:w="1245"/>
        <w:gridCol w:w="124"/>
      </w:tblGrid>
      <w:tr w:rsidR="003C22C0" w:rsidRPr="00935BCC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22C0" w:rsidRPr="00935BCC" w:rsidRDefault="003C22C0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 xml:space="preserve">Приложение к постановлению </w:t>
            </w:r>
          </w:p>
          <w:p w:rsidR="003C22C0" w:rsidRPr="00935BCC" w:rsidRDefault="003C22C0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>Администрации города Ржева</w:t>
            </w:r>
          </w:p>
          <w:p w:rsidR="003C22C0" w:rsidRPr="00935BCC" w:rsidRDefault="003C22C0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3C22C0" w:rsidRPr="00935BCC" w:rsidRDefault="003C22C0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23.12.2019 </w:t>
            </w:r>
            <w:r w:rsidRPr="00935BC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1031</w:t>
            </w:r>
          </w:p>
          <w:p w:rsidR="003C22C0" w:rsidRPr="00935BCC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BCC">
              <w:rPr>
                <w:rFonts w:ascii="Times New Roman" w:hAnsi="Times New Roman"/>
                <w:sz w:val="28"/>
                <w:szCs w:val="28"/>
              </w:rPr>
              <w:tab/>
            </w:r>
            <w:r w:rsidRPr="00935BC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3C22C0" w:rsidRPr="00686F94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22C0" w:rsidRPr="00686F94" w:rsidTr="00112B62">
        <w:trPr>
          <w:gridAfter w:val="1"/>
          <w:wAfter w:w="124" w:type="dxa"/>
        </w:trPr>
        <w:tc>
          <w:tcPr>
            <w:tcW w:w="160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3C22C0" w:rsidRPr="00686F94" w:rsidTr="00336A6D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22C0" w:rsidRPr="00686F94" w:rsidTr="00336A6D">
        <w:trPr>
          <w:gridAfter w:val="1"/>
          <w:wAfter w:w="124" w:type="dxa"/>
          <w:cantSplit/>
          <w:trHeight w:val="4376"/>
        </w:trPr>
        <w:tc>
          <w:tcPr>
            <w:tcW w:w="480" w:type="dxa"/>
            <w:textDirection w:val="btL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512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702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693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701" w:type="dxa"/>
            <w:gridSpan w:val="3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668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Протяженность маршрута регулярных перевозок (прямое направление и обратное направление), км</w:t>
            </w:r>
          </w:p>
        </w:tc>
        <w:tc>
          <w:tcPr>
            <w:tcW w:w="1440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36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084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440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020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1860" w:type="dxa"/>
            <w:gridSpan w:val="2"/>
            <w:textDirection w:val="btLr"/>
          </w:tcPr>
          <w:p w:rsidR="003C22C0" w:rsidRPr="00686F94" w:rsidRDefault="003C22C0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3C22C0" w:rsidRPr="00686F94" w:rsidTr="00336A6D">
        <w:trPr>
          <w:gridAfter w:val="1"/>
          <w:wAfter w:w="124" w:type="dxa"/>
          <w:trHeight w:val="284"/>
        </w:trPr>
        <w:tc>
          <w:tcPr>
            <w:tcW w:w="480" w:type="dxa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6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3C22C0" w:rsidRPr="00686F94" w:rsidTr="00336A6D">
        <w:trPr>
          <w:gridAfter w:val="1"/>
          <w:wAfter w:w="124" w:type="dxa"/>
          <w:trHeight w:val="1987"/>
        </w:trPr>
        <w:tc>
          <w:tcPr>
            <w:tcW w:w="480" w:type="dxa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5C6F25">
            <w:pPr>
              <w:pStyle w:val="NormalWeb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sz w:val="16"/>
                <w:szCs w:val="16"/>
              </w:rPr>
              <w:t>Мебельный к-т - Ржев-2</w:t>
            </w: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</w:tcPr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</w:tc>
        <w:tc>
          <w:tcPr>
            <w:tcW w:w="1701" w:type="dxa"/>
            <w:gridSpan w:val="3"/>
          </w:tcPr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Вокзальная пл.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3C22C0" w:rsidRPr="00686F94" w:rsidRDefault="003C22C0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3C22C0" w:rsidRPr="00686F94" w:rsidRDefault="003C22C0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 А.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.4,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Некрасов Ю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.В., Селижаровский пр-д, д.6,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кв.35</w:t>
            </w: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переулок,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22C0" w:rsidRPr="00686F94" w:rsidTr="00336A6D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6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3C22C0" w:rsidRPr="00686F94" w:rsidTr="00336A6D">
        <w:trPr>
          <w:gridAfter w:val="1"/>
          <w:wAfter w:w="124" w:type="dxa"/>
          <w:trHeight w:val="998"/>
        </w:trPr>
        <w:tc>
          <w:tcPr>
            <w:tcW w:w="480" w:type="dxa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</w:tcPr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3C22C0" w:rsidRPr="00686F94" w:rsidRDefault="003C22C0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</w:tcPr>
          <w:p w:rsidR="003C22C0" w:rsidRPr="00686F94" w:rsidRDefault="003C22C0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3C22C0" w:rsidRPr="00686F94" w:rsidRDefault="003C22C0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3C22C0" w:rsidRPr="00686F94" w:rsidRDefault="003C22C0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Данильянц И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ул.Щорса, д.16</w:t>
            </w:r>
          </w:p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ул.Первомайская, д.41, кв.10</w:t>
            </w:r>
          </w:p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Соловьев А.В., ул.Кирова, д.6/95, кв.2</w:t>
            </w:r>
          </w:p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 </w:t>
            </w:r>
          </w:p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5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1664"/>
        </w:trPr>
        <w:tc>
          <w:tcPr>
            <w:tcW w:w="48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2" w:type="dxa"/>
            <w:gridSpan w:val="2"/>
          </w:tcPr>
          <w:p w:rsidR="003C22C0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  <w:r>
              <w:rPr>
                <w:sz w:val="16"/>
                <w:szCs w:val="16"/>
              </w:rPr>
              <w:t xml:space="preserve"> –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</w:tc>
        <w:tc>
          <w:tcPr>
            <w:tcW w:w="2693" w:type="dxa"/>
            <w:gridSpan w:val="2"/>
          </w:tcPr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3C22C0" w:rsidRPr="00686F94" w:rsidRDefault="003C22C0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  <w:r>
              <w:rPr>
                <w:sz w:val="16"/>
                <w:szCs w:val="16"/>
              </w:rPr>
              <w:t xml:space="preserve"> </w:t>
            </w:r>
            <w:r w:rsidRPr="00935BCC">
              <w:rPr>
                <w:sz w:val="16"/>
                <w:szCs w:val="16"/>
              </w:rPr>
              <w:t>«Ржев»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Агроколледж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3C22C0" w:rsidRPr="00686F94" w:rsidRDefault="003C22C0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3C22C0" w:rsidRPr="00686F94" w:rsidRDefault="003C22C0" w:rsidP="00F23BE1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7,8/8,2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Ю. А.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3C22C0" w:rsidRPr="00F07925" w:rsidRDefault="003C22C0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Смирнов С.В., ул.Декабристов, д.55А </w:t>
            </w:r>
          </w:p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F07925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6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64"/>
        </w:trPr>
        <w:tc>
          <w:tcPr>
            <w:tcW w:w="48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702" w:type="dxa"/>
            <w:gridSpan w:val="2"/>
          </w:tcPr>
          <w:p w:rsidR="003C22C0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  <w:r>
              <w:rPr>
                <w:sz w:val="16"/>
                <w:szCs w:val="16"/>
              </w:rPr>
              <w:t xml:space="preserve"> –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Старые краны</w:t>
            </w:r>
          </w:p>
        </w:tc>
        <w:tc>
          <w:tcPr>
            <w:tcW w:w="2693" w:type="dxa"/>
            <w:gridSpan w:val="2"/>
          </w:tcPr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Гостиница «Ржев»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№3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3C22C0" w:rsidRDefault="003C22C0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3C22C0" w:rsidRPr="00686F94" w:rsidRDefault="003C22C0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3C22C0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ул. 8 марта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Ленина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ул.Чернышевского</w:t>
            </w:r>
          </w:p>
          <w:p w:rsidR="003C22C0" w:rsidRPr="00686F94" w:rsidRDefault="003C22C0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3C22C0" w:rsidRPr="00686F94" w:rsidRDefault="003C22C0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8,4/7,1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F07925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2" w:type="dxa"/>
            <w:gridSpan w:val="2"/>
            <w:vAlign w:val="center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2Б</w:t>
            </w:r>
          </w:p>
        </w:tc>
        <w:tc>
          <w:tcPr>
            <w:tcW w:w="1702" w:type="dxa"/>
            <w:gridSpan w:val="2"/>
            <w:vAlign w:val="center"/>
          </w:tcPr>
          <w:p w:rsidR="003C22C0" w:rsidRPr="00935BCC" w:rsidRDefault="003C22C0" w:rsidP="00E66EF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35BCC">
              <w:rPr>
                <w:sz w:val="16"/>
                <w:szCs w:val="16"/>
              </w:rPr>
              <w:t>Старые Краны-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Верхний Бор</w:t>
            </w:r>
          </w:p>
        </w:tc>
        <w:tc>
          <w:tcPr>
            <w:tcW w:w="2693" w:type="dxa"/>
            <w:gridSpan w:val="2"/>
            <w:vAlign w:val="center"/>
          </w:tcPr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  <w:r>
              <w:rPr>
                <w:sz w:val="16"/>
                <w:szCs w:val="16"/>
              </w:rPr>
              <w:t xml:space="preserve"> «Ржев»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3C22C0" w:rsidRPr="00686F94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AE4978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Чернышевского</w:t>
            </w:r>
          </w:p>
          <w:p w:rsidR="003C22C0" w:rsidRPr="00AE4978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Агроколледж</w:t>
            </w:r>
          </w:p>
          <w:p w:rsidR="003C22C0" w:rsidRPr="00AE4978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3C22C0" w:rsidRPr="00AE4978" w:rsidRDefault="003C22C0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1701" w:type="dxa"/>
            <w:gridSpan w:val="3"/>
            <w:vAlign w:val="center"/>
          </w:tcPr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AE4978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3C22C0" w:rsidRPr="00AE4978" w:rsidRDefault="003C22C0" w:rsidP="00AE497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668" w:type="dxa"/>
            <w:gridSpan w:val="2"/>
            <w:vAlign w:val="center"/>
          </w:tcPr>
          <w:p w:rsidR="003C22C0" w:rsidRPr="00686F94" w:rsidRDefault="003C22C0" w:rsidP="00A84F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12,4/12,0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Default="003C22C0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A84FB0" w:rsidRDefault="003C22C0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F07925" w:rsidRDefault="003C22C0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 А.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3C22C0" w:rsidRPr="00F07925" w:rsidRDefault="003C22C0" w:rsidP="00E66EF9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Смирнов С.В., ул.Декабристов, д.55А </w:t>
            </w:r>
          </w:p>
          <w:p w:rsidR="003C22C0" w:rsidRPr="00F07925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22C0" w:rsidRPr="00686F94" w:rsidTr="00336A6D">
        <w:trPr>
          <w:gridAfter w:val="1"/>
          <w:wAfter w:w="124" w:type="dxa"/>
          <w:trHeight w:val="889"/>
        </w:trPr>
        <w:tc>
          <w:tcPr>
            <w:tcW w:w="480" w:type="dxa"/>
          </w:tcPr>
          <w:p w:rsidR="003C22C0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К.</w:t>
            </w:r>
            <w:r w:rsidRPr="00686F94">
              <w:rPr>
                <w:color w:val="000000"/>
                <w:sz w:val="16"/>
                <w:szCs w:val="16"/>
              </w:rPr>
              <w:t xml:space="preserve"> Либкнех</w:t>
            </w:r>
            <w:r>
              <w:rPr>
                <w:color w:val="000000"/>
                <w:sz w:val="16"/>
                <w:szCs w:val="16"/>
              </w:rPr>
              <w:t>та – Нижний Бор</w:t>
            </w:r>
          </w:p>
          <w:p w:rsidR="003C22C0" w:rsidRPr="00935BCC" w:rsidRDefault="003C22C0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</w:tcPr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Карусели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Бехтерева</w:t>
            </w:r>
            <w:r>
              <w:rPr>
                <w:sz w:val="16"/>
                <w:szCs w:val="16"/>
              </w:rPr>
              <w:t>/</w:t>
            </w: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3C22C0" w:rsidRPr="003E2612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К. Маркса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</w:tc>
        <w:tc>
          <w:tcPr>
            <w:tcW w:w="1701" w:type="dxa"/>
            <w:gridSpan w:val="3"/>
          </w:tcPr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Бехтерева</w:t>
            </w:r>
            <w:r w:rsidRPr="00686F9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К. Маркса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935BCC" w:rsidRDefault="003C22C0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7,4/7,5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  <w:gridSpan w:val="2"/>
          </w:tcPr>
          <w:p w:rsidR="003C22C0" w:rsidRPr="00F07925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8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2785"/>
        </w:trPr>
        <w:tc>
          <w:tcPr>
            <w:tcW w:w="480" w:type="dxa"/>
          </w:tcPr>
          <w:p w:rsidR="003C22C0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«Спартак»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Советская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Магазин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 «Элтра»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Мясокомбинат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Поселок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Нижний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Бор</w:t>
            </w:r>
          </w:p>
        </w:tc>
        <w:tc>
          <w:tcPr>
            <w:tcW w:w="1701" w:type="dxa"/>
            <w:gridSpan w:val="3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Ле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нина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Нижний Бор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6,7/6,4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</w:tc>
      </w:tr>
      <w:tr w:rsidR="003C22C0" w:rsidRPr="00686F94" w:rsidTr="00336A6D">
        <w:trPr>
          <w:gridAfter w:val="1"/>
          <w:wAfter w:w="124" w:type="dxa"/>
          <w:trHeight w:val="1831"/>
        </w:trPr>
        <w:tc>
          <w:tcPr>
            <w:tcW w:w="48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2" w:type="dxa"/>
            <w:gridSpan w:val="2"/>
          </w:tcPr>
          <w:p w:rsidR="003C22C0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</w:p>
        </w:tc>
        <w:tc>
          <w:tcPr>
            <w:tcW w:w="1672" w:type="dxa"/>
            <w:gridSpan w:val="2"/>
          </w:tcPr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Иванов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Ю.В., </w:t>
            </w:r>
          </w:p>
          <w:p w:rsidR="003C22C0" w:rsidRPr="001851E8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переулок, д.7</w:t>
            </w:r>
          </w:p>
          <w:p w:rsidR="003C22C0" w:rsidRPr="001851E8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Веселов А.В., ул.Энгельса, д.23</w:t>
            </w:r>
          </w:p>
          <w:p w:rsidR="003C22C0" w:rsidRPr="001851E8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Первомайская, д.41, кв.10</w:t>
            </w:r>
          </w:p>
          <w:p w:rsidR="003C22C0" w:rsidRPr="001851E8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9" w:history="1">
              <w:r w:rsidRPr="001851E8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2213"/>
        </w:trPr>
        <w:tc>
          <w:tcPr>
            <w:tcW w:w="48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9204F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краны 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3C22C0" w:rsidRPr="00686F94" w:rsidRDefault="003C22C0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Больничный городок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</w:t>
            </w:r>
            <w:r w:rsidRPr="00686F94">
              <w:rPr>
                <w:sz w:val="16"/>
                <w:szCs w:val="16"/>
              </w:rPr>
              <w:t>краны</w:t>
            </w:r>
          </w:p>
        </w:tc>
        <w:tc>
          <w:tcPr>
            <w:tcW w:w="1672" w:type="dxa"/>
            <w:gridSpan w:val="2"/>
          </w:tcPr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3C22C0" w:rsidRPr="00686F94" w:rsidRDefault="003C22C0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3C22C0" w:rsidRPr="00686F94" w:rsidRDefault="003C22C0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3C22C0" w:rsidRPr="00686F94" w:rsidRDefault="003C22C0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  <w:p w:rsidR="003C22C0" w:rsidRPr="00686F94" w:rsidRDefault="003C22C0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Заводское шоссе</w:t>
            </w:r>
          </w:p>
          <w:p w:rsidR="003C22C0" w:rsidRPr="00686F94" w:rsidRDefault="003C22C0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Старый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22C0" w:rsidRPr="00686F94" w:rsidTr="00336A6D">
        <w:trPr>
          <w:gridAfter w:val="1"/>
          <w:wAfter w:w="124" w:type="dxa"/>
          <w:trHeight w:val="1794"/>
        </w:trPr>
        <w:tc>
          <w:tcPr>
            <w:tcW w:w="48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Разина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пол</w:t>
            </w:r>
            <w:r w:rsidRPr="00686F94">
              <w:rPr>
                <w:sz w:val="16"/>
                <w:szCs w:val="16"/>
              </w:rPr>
              <w:t>иклиника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</w:tc>
        <w:tc>
          <w:tcPr>
            <w:tcW w:w="1672" w:type="dxa"/>
            <w:gridSpan w:val="2"/>
          </w:tcPr>
          <w:p w:rsidR="003C22C0" w:rsidRPr="00686F94" w:rsidRDefault="003C22C0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Краност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ителей</w:t>
            </w:r>
          </w:p>
          <w:p w:rsidR="003C22C0" w:rsidRPr="00686F94" w:rsidRDefault="003C22C0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3C22C0" w:rsidRPr="00686F94" w:rsidRDefault="003C22C0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Грацинского</w:t>
            </w:r>
          </w:p>
          <w:p w:rsidR="003C22C0" w:rsidRPr="00686F94" w:rsidRDefault="003C22C0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3C22C0" w:rsidRPr="00686F94" w:rsidRDefault="003C22C0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9817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Иванов Ю.В., 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22C0" w:rsidRPr="00686F94" w:rsidTr="00336A6D">
        <w:trPr>
          <w:gridAfter w:val="1"/>
          <w:wAfter w:w="124" w:type="dxa"/>
          <w:trHeight w:val="64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2" w:type="dxa"/>
            <w:gridSpan w:val="2"/>
          </w:tcPr>
          <w:p w:rsidR="003C22C0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Новый Краностроительный завод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енина</w:t>
            </w:r>
          </w:p>
          <w:p w:rsidR="003C22C0" w:rsidRPr="00686F94" w:rsidRDefault="003C22C0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Лебедев А.Е., </w:t>
            </w:r>
          </w:p>
          <w:p w:rsidR="003C22C0" w:rsidRPr="00686F94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Большевистская, д.9/16,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кв.100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Севастопольский пер., д.7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Данильянц И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ул.Щорса, д.16</w:t>
            </w:r>
          </w:p>
          <w:p w:rsidR="003C22C0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Первомайская, 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д.41,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Пономаренко В.В., с/х Победа, ул.Садовая, д.17</w:t>
            </w:r>
          </w:p>
          <w:p w:rsidR="003C22C0" w:rsidRPr="001851E8" w:rsidRDefault="003C22C0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 </w:t>
            </w: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0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3247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1702" w:type="dxa"/>
            <w:gridSpan w:val="2"/>
          </w:tcPr>
          <w:p w:rsidR="003C22C0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Мебельный комбинат –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sz w:val="16"/>
                <w:szCs w:val="16"/>
              </w:rPr>
              <w:t xml:space="preserve"> Старые Краны</w:t>
            </w:r>
          </w:p>
        </w:tc>
        <w:tc>
          <w:tcPr>
            <w:tcW w:w="2722" w:type="dxa"/>
            <w:gridSpan w:val="3"/>
          </w:tcPr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краны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Больничный г</w:t>
            </w:r>
            <w:r w:rsidRPr="00727FB2">
              <w:rPr>
                <w:sz w:val="16"/>
                <w:szCs w:val="16"/>
              </w:rPr>
              <w:t>ородок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Пионерская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Садовая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Алексеева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727FB2">
              <w:rPr>
                <w:sz w:val="16"/>
                <w:szCs w:val="16"/>
              </w:rPr>
              <w:t>площадь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Гостиница «Ржев»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Ленина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Калининские </w:t>
            </w:r>
            <w:r w:rsidRPr="00727FB2">
              <w:rPr>
                <w:sz w:val="16"/>
                <w:szCs w:val="16"/>
              </w:rPr>
              <w:t>дома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Клуб РМЗ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Ржев-1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Завод РМЗ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 «Светофор»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Точка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3C22C0" w:rsidRPr="00727FB2" w:rsidRDefault="003C22C0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3C22C0" w:rsidRPr="00727FB2" w:rsidRDefault="003C22C0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3C22C0" w:rsidRPr="00727FB2" w:rsidRDefault="003C22C0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Заводское шоссе</w:t>
            </w:r>
          </w:p>
          <w:p w:rsidR="003C22C0" w:rsidRPr="00727FB2" w:rsidRDefault="003C22C0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Садовая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 Краностроителей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ул.Разина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Советская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Гостиница «Ржев»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л.Ленина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Калининские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дома</w:t>
            </w:r>
          </w:p>
          <w:p w:rsidR="003C22C0" w:rsidRPr="00727FB2" w:rsidRDefault="003C22C0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1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1067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1702" w:type="dxa"/>
            <w:gridSpan w:val="2"/>
          </w:tcPr>
          <w:p w:rsidR="003C22C0" w:rsidRPr="00727FB2" w:rsidRDefault="003C22C0" w:rsidP="00727FB2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Нов</w:t>
            </w:r>
            <w:r>
              <w:rPr>
                <w:sz w:val="16"/>
                <w:szCs w:val="16"/>
              </w:rPr>
              <w:t>ые</w:t>
            </w:r>
            <w:r w:rsidRPr="00727FB2">
              <w:rPr>
                <w:sz w:val="16"/>
                <w:szCs w:val="16"/>
              </w:rPr>
              <w:t xml:space="preserve"> Краны</w:t>
            </w:r>
            <w:r>
              <w:rPr>
                <w:sz w:val="16"/>
                <w:szCs w:val="16"/>
              </w:rPr>
              <w:t xml:space="preserve"> –Садовый кооператив </w:t>
            </w:r>
            <w:r w:rsidRPr="00727FB2">
              <w:rPr>
                <w:sz w:val="16"/>
                <w:szCs w:val="16"/>
              </w:rPr>
              <w:t>Волга (с 1 мая по 1 октября)</w:t>
            </w:r>
          </w:p>
        </w:tc>
        <w:tc>
          <w:tcPr>
            <w:tcW w:w="2722" w:type="dxa"/>
            <w:gridSpan w:val="3"/>
          </w:tcPr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Новый Краностроительный завод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Садовая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Калининские дома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Клуб РМЗ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Ржев-1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Завод РМЗ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 «Светофор»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Кирпичный завод</w:t>
            </w:r>
          </w:p>
          <w:p w:rsidR="003C22C0" w:rsidRPr="00727FB2" w:rsidRDefault="003C22C0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Точка</w:t>
            </w:r>
          </w:p>
          <w:p w:rsidR="003C22C0" w:rsidRPr="00727FB2" w:rsidRDefault="003C22C0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 xml:space="preserve"> Мебельный комбинат</w:t>
            </w:r>
          </w:p>
          <w:p w:rsidR="003C22C0" w:rsidRPr="00727FB2" w:rsidRDefault="003C22C0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 Садовый кооператив Волга</w:t>
            </w:r>
          </w:p>
        </w:tc>
        <w:tc>
          <w:tcPr>
            <w:tcW w:w="1672" w:type="dxa"/>
            <w:gridSpan w:val="2"/>
          </w:tcPr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3C22C0" w:rsidRPr="00727FB2" w:rsidRDefault="003C22C0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3C22C0" w:rsidRPr="00727FB2" w:rsidRDefault="003C22C0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Садовый кооператив Волга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2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1268"/>
        </w:trPr>
        <w:tc>
          <w:tcPr>
            <w:tcW w:w="48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gridSpan w:val="2"/>
          </w:tcPr>
          <w:p w:rsidR="003C22C0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 42</w:t>
            </w:r>
          </w:p>
        </w:tc>
        <w:tc>
          <w:tcPr>
            <w:tcW w:w="2722" w:type="dxa"/>
            <w:gridSpan w:val="3"/>
          </w:tcPr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л.Мира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рынок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ПТУ-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672" w:type="dxa"/>
            <w:gridSpan w:val="2"/>
          </w:tcPr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3C22C0" w:rsidRPr="00EC6DC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EC6DC4">
              <w:rPr>
                <w:sz w:val="16"/>
                <w:szCs w:val="16"/>
              </w:rPr>
              <w:t>ул.Б.Спасская</w:t>
            </w:r>
          </w:p>
          <w:p w:rsidR="003C22C0" w:rsidRPr="00EC6DC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ул.Ленина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ул.Н.Головни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Алексеева, д.10, квартал 208</w:t>
            </w:r>
          </w:p>
        </w:tc>
      </w:tr>
      <w:tr w:rsidR="003C22C0" w:rsidRPr="00686F94" w:rsidTr="00336A6D">
        <w:trPr>
          <w:gridAfter w:val="1"/>
          <w:wAfter w:w="124" w:type="dxa"/>
          <w:trHeight w:val="3102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EC6DC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Хорошево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3C22C0" w:rsidRPr="00686F94" w:rsidRDefault="003C22C0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3C22C0" w:rsidRPr="00686F94" w:rsidRDefault="003C22C0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Спириденков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С.М., Осташковский пр-д, д.3,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кв.32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3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3102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D10F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E66EF9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Верхний Бор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103D7B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Верхний Бор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3C22C0" w:rsidRDefault="003C22C0" w:rsidP="00E66EF9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3C22C0" w:rsidRPr="00686F94" w:rsidRDefault="003C22C0" w:rsidP="00103D7B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3C22C0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Верхний Бор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3C22C0" w:rsidRPr="00686F94" w:rsidRDefault="003C22C0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14,6/14,6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C22C0" w:rsidRPr="00E66EF9" w:rsidRDefault="003C22C0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Спириденков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С.М., Осташковский пр-д, д.3,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кв.32</w:t>
            </w:r>
          </w:p>
          <w:p w:rsidR="003C22C0" w:rsidRPr="00686F94" w:rsidRDefault="003C22C0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3C22C0" w:rsidRPr="00686F94" w:rsidRDefault="003C22C0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4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2796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>Хорошево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Советская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 3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</w:t>
            </w:r>
            <w:r>
              <w:rPr>
                <w:sz w:val="16"/>
                <w:szCs w:val="16"/>
              </w:rPr>
              <w:t>о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Б.Спасская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Калинина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3C22C0" w:rsidRPr="00686F94" w:rsidRDefault="003C22C0" w:rsidP="00103D7B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7,1/7,0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5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3840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РТС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РТС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АТЭ-3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Зубцовское шоссе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Горького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Калинина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Партизанская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Ленина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Калининские дома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3C22C0" w:rsidRPr="00686F94" w:rsidRDefault="003C22C0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3C22C0" w:rsidRPr="00686F94" w:rsidRDefault="003C22C0" w:rsidP="008910B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РТС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Калининские дома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Ленинградское шоссе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</w:p>
          <w:p w:rsidR="003C22C0" w:rsidRPr="00686F94" w:rsidRDefault="003C22C0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 проезд</w:t>
            </w:r>
          </w:p>
          <w:p w:rsidR="003C22C0" w:rsidRPr="00103D7B" w:rsidRDefault="003C22C0" w:rsidP="00103D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Осташковское шоссе</w:t>
            </w:r>
          </w:p>
        </w:tc>
        <w:tc>
          <w:tcPr>
            <w:tcW w:w="668" w:type="dxa"/>
            <w:gridSpan w:val="2"/>
          </w:tcPr>
          <w:p w:rsidR="003C22C0" w:rsidRPr="00686F94" w:rsidRDefault="003C22C0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10,0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3C22C0" w:rsidRPr="00686F94" w:rsidRDefault="003C22C0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6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3C22C0" w:rsidRPr="00686F94" w:rsidTr="00336A6D">
        <w:trPr>
          <w:gridAfter w:val="1"/>
          <w:wAfter w:w="124" w:type="dxa"/>
          <w:trHeight w:val="1574"/>
        </w:trPr>
        <w:tc>
          <w:tcPr>
            <w:tcW w:w="48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5D3B0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Хлебозавод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–Новый Краностроительный завод</w:t>
            </w:r>
          </w:p>
        </w:tc>
        <w:tc>
          <w:tcPr>
            <w:tcW w:w="2722" w:type="dxa"/>
            <w:gridSpan w:val="3"/>
          </w:tcPr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Новый Краностроительный завод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  <w:r w:rsidRPr="00686F94">
              <w:rPr>
                <w:color w:val="000000"/>
                <w:sz w:val="16"/>
                <w:szCs w:val="16"/>
              </w:rPr>
              <w:t xml:space="preserve">  Спартак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Советская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ул.Лени</w:t>
            </w:r>
            <w:r w:rsidRPr="00686F94">
              <w:rPr>
                <w:color w:val="000000"/>
                <w:sz w:val="16"/>
                <w:szCs w:val="16"/>
              </w:rPr>
              <w:t>на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Пл.Мира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Вокзал Ржев-2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Хлебозавод</w:t>
            </w:r>
          </w:p>
        </w:tc>
        <w:tc>
          <w:tcPr>
            <w:tcW w:w="1672" w:type="dxa"/>
            <w:gridSpan w:val="2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3C22C0" w:rsidRPr="00686F94" w:rsidRDefault="003C22C0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Хлебозавод</w:t>
            </w:r>
          </w:p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440" w:type="dxa"/>
            <w:gridSpan w:val="2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3C22C0" w:rsidRPr="00686F94" w:rsidRDefault="003C22C0" w:rsidP="00A0443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Портянко А.И.</w:t>
            </w:r>
          </w:p>
          <w:p w:rsidR="003C22C0" w:rsidRPr="00686F94" w:rsidRDefault="003C22C0" w:rsidP="00A0443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л.Челюскинцев, д.41, кв.24</w:t>
            </w:r>
          </w:p>
        </w:tc>
      </w:tr>
      <w:tr w:rsidR="003C22C0" w:rsidRPr="00686F94" w:rsidTr="00336A6D">
        <w:trPr>
          <w:gridAfter w:val="1"/>
          <w:wAfter w:w="124" w:type="dxa"/>
          <w:trHeight w:val="1574"/>
        </w:trPr>
        <w:tc>
          <w:tcPr>
            <w:tcW w:w="480" w:type="dxa"/>
          </w:tcPr>
          <w:p w:rsidR="003C22C0" w:rsidRPr="00686F94" w:rsidRDefault="003C22C0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12" w:type="dxa"/>
            <w:gridSpan w:val="2"/>
          </w:tcPr>
          <w:p w:rsidR="003C22C0" w:rsidRPr="00112B62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702" w:type="dxa"/>
            <w:gridSpan w:val="2"/>
          </w:tcPr>
          <w:p w:rsidR="003C22C0" w:rsidRPr="00686F94" w:rsidRDefault="003C22C0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- 40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Карусели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Калининские дома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РМЗ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Ржев - 1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Склад – 40 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 w:line="160" w:lineRule="exact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3C22C0" w:rsidRDefault="003C22C0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 Ленина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Ленинградское шоссе</w:t>
            </w:r>
          </w:p>
          <w:p w:rsidR="003C22C0" w:rsidRPr="00686F94" w:rsidRDefault="003C22C0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3C22C0" w:rsidRPr="00686F94" w:rsidRDefault="003C22C0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</w:t>
            </w:r>
          </w:p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3C22C0" w:rsidRPr="00686F94" w:rsidRDefault="003C22C0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  <w:gridSpan w:val="2"/>
          </w:tcPr>
          <w:p w:rsidR="003C22C0" w:rsidRPr="00F07925" w:rsidRDefault="003C22C0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ул.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Алексеева, д.10, квартал 208</w:t>
            </w:r>
          </w:p>
          <w:p w:rsidR="003C22C0" w:rsidRPr="00686F94" w:rsidRDefault="003C22C0" w:rsidP="00336A6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C22C0" w:rsidRPr="00686F94" w:rsidTr="003A6EB8">
        <w:trPr>
          <w:trHeight w:val="522"/>
        </w:trPr>
        <w:tc>
          <w:tcPr>
            <w:tcW w:w="480" w:type="dxa"/>
            <w:tcBorders>
              <w:left w:val="nil"/>
              <w:bottom w:val="nil"/>
              <w:right w:val="nil"/>
            </w:tcBorders>
          </w:tcPr>
          <w:p w:rsidR="003C22C0" w:rsidRPr="00686F94" w:rsidRDefault="003C22C0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0" w:type="dxa"/>
            <w:gridSpan w:val="24"/>
            <w:tcBorders>
              <w:left w:val="nil"/>
              <w:bottom w:val="nil"/>
              <w:right w:val="nil"/>
            </w:tcBorders>
            <w:vAlign w:val="bottom"/>
          </w:tcPr>
          <w:p w:rsidR="003C22C0" w:rsidRPr="00686F94" w:rsidRDefault="003C22C0" w:rsidP="003A6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</w:p>
        </w:tc>
      </w:tr>
    </w:tbl>
    <w:p w:rsidR="003C22C0" w:rsidRPr="004A6406" w:rsidRDefault="003C22C0" w:rsidP="003A6EB8"/>
    <w:sectPr w:rsidR="003C22C0" w:rsidRPr="004A6406" w:rsidSect="003A6195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009"/>
    <w:rsid w:val="00000C78"/>
    <w:rsid w:val="000018B5"/>
    <w:rsid w:val="00002C06"/>
    <w:rsid w:val="00023FB6"/>
    <w:rsid w:val="000273CD"/>
    <w:rsid w:val="00030284"/>
    <w:rsid w:val="00031B24"/>
    <w:rsid w:val="000342AA"/>
    <w:rsid w:val="00042412"/>
    <w:rsid w:val="000518C1"/>
    <w:rsid w:val="00053829"/>
    <w:rsid w:val="00074E8B"/>
    <w:rsid w:val="00074F89"/>
    <w:rsid w:val="000906F1"/>
    <w:rsid w:val="00095877"/>
    <w:rsid w:val="000A4ADF"/>
    <w:rsid w:val="000A4CAE"/>
    <w:rsid w:val="000A614E"/>
    <w:rsid w:val="000B68D0"/>
    <w:rsid w:val="000C6FE2"/>
    <w:rsid w:val="000E135D"/>
    <w:rsid w:val="000E68B7"/>
    <w:rsid w:val="000F6A43"/>
    <w:rsid w:val="00101FAA"/>
    <w:rsid w:val="001030C3"/>
    <w:rsid w:val="00103D7B"/>
    <w:rsid w:val="00107874"/>
    <w:rsid w:val="00112B62"/>
    <w:rsid w:val="00131FC1"/>
    <w:rsid w:val="0013335C"/>
    <w:rsid w:val="00136305"/>
    <w:rsid w:val="001364AF"/>
    <w:rsid w:val="001427D0"/>
    <w:rsid w:val="00144367"/>
    <w:rsid w:val="0015295C"/>
    <w:rsid w:val="00156073"/>
    <w:rsid w:val="001730A7"/>
    <w:rsid w:val="001762DE"/>
    <w:rsid w:val="001851E8"/>
    <w:rsid w:val="00187EF8"/>
    <w:rsid w:val="001B5968"/>
    <w:rsid w:val="001B622F"/>
    <w:rsid w:val="001C69F5"/>
    <w:rsid w:val="001D28E3"/>
    <w:rsid w:val="001E17AE"/>
    <w:rsid w:val="001E273A"/>
    <w:rsid w:val="001E46C5"/>
    <w:rsid w:val="00201142"/>
    <w:rsid w:val="00202EE7"/>
    <w:rsid w:val="002227D9"/>
    <w:rsid w:val="00226AD0"/>
    <w:rsid w:val="00226B1B"/>
    <w:rsid w:val="00233AAD"/>
    <w:rsid w:val="0023635E"/>
    <w:rsid w:val="00237427"/>
    <w:rsid w:val="00242933"/>
    <w:rsid w:val="00242CF3"/>
    <w:rsid w:val="002434A7"/>
    <w:rsid w:val="00250F20"/>
    <w:rsid w:val="0027463B"/>
    <w:rsid w:val="002762E4"/>
    <w:rsid w:val="0028756E"/>
    <w:rsid w:val="002966A4"/>
    <w:rsid w:val="002A2C58"/>
    <w:rsid w:val="002B15C1"/>
    <w:rsid w:val="002B3073"/>
    <w:rsid w:val="002C518D"/>
    <w:rsid w:val="002C5AEC"/>
    <w:rsid w:val="002D1C90"/>
    <w:rsid w:val="002E23E0"/>
    <w:rsid w:val="002E2A92"/>
    <w:rsid w:val="002E32BA"/>
    <w:rsid w:val="002F183E"/>
    <w:rsid w:val="002F7AE2"/>
    <w:rsid w:val="00316DEB"/>
    <w:rsid w:val="003208E6"/>
    <w:rsid w:val="00320968"/>
    <w:rsid w:val="00326E9D"/>
    <w:rsid w:val="003334C4"/>
    <w:rsid w:val="00336A6D"/>
    <w:rsid w:val="003400B3"/>
    <w:rsid w:val="0034076C"/>
    <w:rsid w:val="00342F92"/>
    <w:rsid w:val="00344CE2"/>
    <w:rsid w:val="00355DD4"/>
    <w:rsid w:val="003606DE"/>
    <w:rsid w:val="00362C19"/>
    <w:rsid w:val="00372F9D"/>
    <w:rsid w:val="00376E34"/>
    <w:rsid w:val="00385A0F"/>
    <w:rsid w:val="0039012B"/>
    <w:rsid w:val="003A27E0"/>
    <w:rsid w:val="003A6195"/>
    <w:rsid w:val="003A6EB8"/>
    <w:rsid w:val="003B1908"/>
    <w:rsid w:val="003C22C0"/>
    <w:rsid w:val="003D48D0"/>
    <w:rsid w:val="003E2612"/>
    <w:rsid w:val="003E39BD"/>
    <w:rsid w:val="003E7825"/>
    <w:rsid w:val="00407BA7"/>
    <w:rsid w:val="00407C43"/>
    <w:rsid w:val="0043355B"/>
    <w:rsid w:val="004602B4"/>
    <w:rsid w:val="00460C99"/>
    <w:rsid w:val="004830BE"/>
    <w:rsid w:val="00484721"/>
    <w:rsid w:val="00484A3E"/>
    <w:rsid w:val="00487FD6"/>
    <w:rsid w:val="004A35BF"/>
    <w:rsid w:val="004A4BE7"/>
    <w:rsid w:val="004A6406"/>
    <w:rsid w:val="004C1131"/>
    <w:rsid w:val="004D2373"/>
    <w:rsid w:val="00512CD6"/>
    <w:rsid w:val="00534508"/>
    <w:rsid w:val="005402A1"/>
    <w:rsid w:val="005436F9"/>
    <w:rsid w:val="0054568E"/>
    <w:rsid w:val="00551D1B"/>
    <w:rsid w:val="005572A6"/>
    <w:rsid w:val="00557577"/>
    <w:rsid w:val="00557ACF"/>
    <w:rsid w:val="0056499E"/>
    <w:rsid w:val="00572F93"/>
    <w:rsid w:val="00582741"/>
    <w:rsid w:val="00590B7F"/>
    <w:rsid w:val="00594E54"/>
    <w:rsid w:val="00595225"/>
    <w:rsid w:val="005A28F0"/>
    <w:rsid w:val="005A3799"/>
    <w:rsid w:val="005C10A6"/>
    <w:rsid w:val="005C6F25"/>
    <w:rsid w:val="005D15BB"/>
    <w:rsid w:val="005D27BB"/>
    <w:rsid w:val="005D3B05"/>
    <w:rsid w:val="005E3F6A"/>
    <w:rsid w:val="005F2A69"/>
    <w:rsid w:val="005F61CB"/>
    <w:rsid w:val="005F74D2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4626F"/>
    <w:rsid w:val="0065048D"/>
    <w:rsid w:val="00661B85"/>
    <w:rsid w:val="00662009"/>
    <w:rsid w:val="0068382C"/>
    <w:rsid w:val="006865EA"/>
    <w:rsid w:val="00686F94"/>
    <w:rsid w:val="00696618"/>
    <w:rsid w:val="006A488B"/>
    <w:rsid w:val="006A52B1"/>
    <w:rsid w:val="006B4B42"/>
    <w:rsid w:val="006C6168"/>
    <w:rsid w:val="006C63DC"/>
    <w:rsid w:val="006D63A3"/>
    <w:rsid w:val="006E0199"/>
    <w:rsid w:val="006E4FAC"/>
    <w:rsid w:val="006E7383"/>
    <w:rsid w:val="006F28BD"/>
    <w:rsid w:val="006F2A99"/>
    <w:rsid w:val="006F3089"/>
    <w:rsid w:val="006F53FF"/>
    <w:rsid w:val="00700D64"/>
    <w:rsid w:val="00711FF8"/>
    <w:rsid w:val="007168E9"/>
    <w:rsid w:val="00727FB2"/>
    <w:rsid w:val="007355BC"/>
    <w:rsid w:val="00740FBC"/>
    <w:rsid w:val="0074765B"/>
    <w:rsid w:val="00767942"/>
    <w:rsid w:val="0077276A"/>
    <w:rsid w:val="00775C64"/>
    <w:rsid w:val="007806B1"/>
    <w:rsid w:val="0078638F"/>
    <w:rsid w:val="00795E42"/>
    <w:rsid w:val="00797DC3"/>
    <w:rsid w:val="007A4B61"/>
    <w:rsid w:val="007B080B"/>
    <w:rsid w:val="007B2FD1"/>
    <w:rsid w:val="007B48DB"/>
    <w:rsid w:val="007C5DB3"/>
    <w:rsid w:val="007D30FD"/>
    <w:rsid w:val="007D58F9"/>
    <w:rsid w:val="007D5EEA"/>
    <w:rsid w:val="007D6EE1"/>
    <w:rsid w:val="007F0C81"/>
    <w:rsid w:val="007F6093"/>
    <w:rsid w:val="00813F87"/>
    <w:rsid w:val="0082695F"/>
    <w:rsid w:val="00835299"/>
    <w:rsid w:val="0083543B"/>
    <w:rsid w:val="008470E9"/>
    <w:rsid w:val="00855ABB"/>
    <w:rsid w:val="008605C6"/>
    <w:rsid w:val="00866AA3"/>
    <w:rsid w:val="00872C80"/>
    <w:rsid w:val="008804E1"/>
    <w:rsid w:val="008864F3"/>
    <w:rsid w:val="008910B9"/>
    <w:rsid w:val="00892359"/>
    <w:rsid w:val="008B57BF"/>
    <w:rsid w:val="008B6E19"/>
    <w:rsid w:val="008F46C5"/>
    <w:rsid w:val="00902382"/>
    <w:rsid w:val="00902580"/>
    <w:rsid w:val="00915C14"/>
    <w:rsid w:val="00920105"/>
    <w:rsid w:val="009204F4"/>
    <w:rsid w:val="0093314A"/>
    <w:rsid w:val="00935BCC"/>
    <w:rsid w:val="00941B58"/>
    <w:rsid w:val="009420F8"/>
    <w:rsid w:val="00945C78"/>
    <w:rsid w:val="00960A6B"/>
    <w:rsid w:val="00965D93"/>
    <w:rsid w:val="00970755"/>
    <w:rsid w:val="00971522"/>
    <w:rsid w:val="00981728"/>
    <w:rsid w:val="00985743"/>
    <w:rsid w:val="00992FCE"/>
    <w:rsid w:val="009A22CD"/>
    <w:rsid w:val="009A3A32"/>
    <w:rsid w:val="009A5171"/>
    <w:rsid w:val="009B29B4"/>
    <w:rsid w:val="009B62D9"/>
    <w:rsid w:val="009C7472"/>
    <w:rsid w:val="009D315F"/>
    <w:rsid w:val="009D4BA0"/>
    <w:rsid w:val="009F0C88"/>
    <w:rsid w:val="009F43A4"/>
    <w:rsid w:val="009F7B42"/>
    <w:rsid w:val="00A0443D"/>
    <w:rsid w:val="00A0566D"/>
    <w:rsid w:val="00A23813"/>
    <w:rsid w:val="00A24A4F"/>
    <w:rsid w:val="00A269AA"/>
    <w:rsid w:val="00A343E8"/>
    <w:rsid w:val="00A51C64"/>
    <w:rsid w:val="00A64CB3"/>
    <w:rsid w:val="00A72DA7"/>
    <w:rsid w:val="00A77CC2"/>
    <w:rsid w:val="00A82F91"/>
    <w:rsid w:val="00A84FB0"/>
    <w:rsid w:val="00A91304"/>
    <w:rsid w:val="00A958FB"/>
    <w:rsid w:val="00AA14FF"/>
    <w:rsid w:val="00AA2467"/>
    <w:rsid w:val="00AA28FA"/>
    <w:rsid w:val="00AB193B"/>
    <w:rsid w:val="00AB3D00"/>
    <w:rsid w:val="00AB6CA4"/>
    <w:rsid w:val="00AC6282"/>
    <w:rsid w:val="00AD05EB"/>
    <w:rsid w:val="00AD7082"/>
    <w:rsid w:val="00AE021A"/>
    <w:rsid w:val="00AE410A"/>
    <w:rsid w:val="00AE4978"/>
    <w:rsid w:val="00AF0408"/>
    <w:rsid w:val="00AF6E92"/>
    <w:rsid w:val="00B00726"/>
    <w:rsid w:val="00B07047"/>
    <w:rsid w:val="00B0729B"/>
    <w:rsid w:val="00B07527"/>
    <w:rsid w:val="00B30964"/>
    <w:rsid w:val="00B33160"/>
    <w:rsid w:val="00B372EE"/>
    <w:rsid w:val="00B66D6D"/>
    <w:rsid w:val="00B83AFB"/>
    <w:rsid w:val="00B919BA"/>
    <w:rsid w:val="00BB73A6"/>
    <w:rsid w:val="00BC4ED4"/>
    <w:rsid w:val="00BC5420"/>
    <w:rsid w:val="00BD752D"/>
    <w:rsid w:val="00BF02FF"/>
    <w:rsid w:val="00BF33F8"/>
    <w:rsid w:val="00BF7794"/>
    <w:rsid w:val="00C225C7"/>
    <w:rsid w:val="00C2691C"/>
    <w:rsid w:val="00C275BA"/>
    <w:rsid w:val="00C306EB"/>
    <w:rsid w:val="00C346CB"/>
    <w:rsid w:val="00C34A43"/>
    <w:rsid w:val="00C41E20"/>
    <w:rsid w:val="00C45FFE"/>
    <w:rsid w:val="00C4694D"/>
    <w:rsid w:val="00C62AAC"/>
    <w:rsid w:val="00C647B9"/>
    <w:rsid w:val="00C74FEE"/>
    <w:rsid w:val="00C82BF8"/>
    <w:rsid w:val="00C85591"/>
    <w:rsid w:val="00C91968"/>
    <w:rsid w:val="00CA5F2C"/>
    <w:rsid w:val="00CB029C"/>
    <w:rsid w:val="00CC116E"/>
    <w:rsid w:val="00CC2617"/>
    <w:rsid w:val="00CC5966"/>
    <w:rsid w:val="00CD3085"/>
    <w:rsid w:val="00CE6DDC"/>
    <w:rsid w:val="00CE78CE"/>
    <w:rsid w:val="00CE7BA8"/>
    <w:rsid w:val="00CF274E"/>
    <w:rsid w:val="00CF4F18"/>
    <w:rsid w:val="00D10F27"/>
    <w:rsid w:val="00D14A21"/>
    <w:rsid w:val="00D15E96"/>
    <w:rsid w:val="00D266E0"/>
    <w:rsid w:val="00D30E6D"/>
    <w:rsid w:val="00D402D1"/>
    <w:rsid w:val="00D457AD"/>
    <w:rsid w:val="00D5196C"/>
    <w:rsid w:val="00D7028D"/>
    <w:rsid w:val="00D9166A"/>
    <w:rsid w:val="00D91DE8"/>
    <w:rsid w:val="00D949DB"/>
    <w:rsid w:val="00D9715E"/>
    <w:rsid w:val="00DA002F"/>
    <w:rsid w:val="00DA7642"/>
    <w:rsid w:val="00DA7E1A"/>
    <w:rsid w:val="00DC0B4D"/>
    <w:rsid w:val="00DC6702"/>
    <w:rsid w:val="00DD362A"/>
    <w:rsid w:val="00DD4E9A"/>
    <w:rsid w:val="00DD64F3"/>
    <w:rsid w:val="00DE3A3F"/>
    <w:rsid w:val="00DE417B"/>
    <w:rsid w:val="00DE7BD8"/>
    <w:rsid w:val="00DF6A65"/>
    <w:rsid w:val="00E0006C"/>
    <w:rsid w:val="00E03E7B"/>
    <w:rsid w:val="00E332F3"/>
    <w:rsid w:val="00E552EB"/>
    <w:rsid w:val="00E55B13"/>
    <w:rsid w:val="00E57571"/>
    <w:rsid w:val="00E60F36"/>
    <w:rsid w:val="00E62BF4"/>
    <w:rsid w:val="00E6497D"/>
    <w:rsid w:val="00E66AAE"/>
    <w:rsid w:val="00E66EF9"/>
    <w:rsid w:val="00E83BB1"/>
    <w:rsid w:val="00E87B8E"/>
    <w:rsid w:val="00EA2961"/>
    <w:rsid w:val="00EA3714"/>
    <w:rsid w:val="00EA5571"/>
    <w:rsid w:val="00EC6DC4"/>
    <w:rsid w:val="00F04D5D"/>
    <w:rsid w:val="00F07925"/>
    <w:rsid w:val="00F14107"/>
    <w:rsid w:val="00F17FF4"/>
    <w:rsid w:val="00F213B7"/>
    <w:rsid w:val="00F22528"/>
    <w:rsid w:val="00F23BE1"/>
    <w:rsid w:val="00F25CA8"/>
    <w:rsid w:val="00F26284"/>
    <w:rsid w:val="00F3342A"/>
    <w:rsid w:val="00F417F2"/>
    <w:rsid w:val="00F43DE3"/>
    <w:rsid w:val="00F45DA8"/>
    <w:rsid w:val="00F46C91"/>
    <w:rsid w:val="00F5675E"/>
    <w:rsid w:val="00F621E4"/>
    <w:rsid w:val="00F63A3D"/>
    <w:rsid w:val="00F74B5A"/>
    <w:rsid w:val="00F82234"/>
    <w:rsid w:val="00F82664"/>
    <w:rsid w:val="00F86A57"/>
    <w:rsid w:val="00FB3AA7"/>
    <w:rsid w:val="00FB3B32"/>
    <w:rsid w:val="00FC53A9"/>
    <w:rsid w:val="00FD257B"/>
    <w:rsid w:val="00FD5CEA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70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7152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213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7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eo:56.272295,34.326810" TargetMode="External"/><Relationship Id="rId1" Type="http://schemas.openxmlformats.org/officeDocument/2006/relationships/numbering" Target="numbering.xml"/><Relationship Id="rId6" Type="http://schemas.openxmlformats.org/officeDocument/2006/relationships/hyperlink" Target="geo:56.272295,34.326810" TargetMode="External"/><Relationship Id="rId11" Type="http://schemas.openxmlformats.org/officeDocument/2006/relationships/hyperlink" Target="geo:56.272295,34.326810" TargetMode="External"/><Relationship Id="rId5" Type="http://schemas.openxmlformats.org/officeDocument/2006/relationships/hyperlink" Target="geo:56.272295,34.326810" TargetMode="Externa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7</Pages>
  <Words>1934</Words>
  <Characters>11027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Burshe</dc:creator>
  <cp:keywords/>
  <dc:description/>
  <cp:lastModifiedBy>mahinistka</cp:lastModifiedBy>
  <cp:revision>10</cp:revision>
  <cp:lastPrinted>2019-12-17T09:23:00Z</cp:lastPrinted>
  <dcterms:created xsi:type="dcterms:W3CDTF">2019-12-17T07:07:00Z</dcterms:created>
  <dcterms:modified xsi:type="dcterms:W3CDTF">2019-12-30T12:33:00Z</dcterms:modified>
</cp:coreProperties>
</file>